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4724AA" w14:textId="77777777" w:rsidR="00BF333D" w:rsidRDefault="00BF333D" w:rsidP="00BF33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BATE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D56765B" w14:textId="77777777" w:rsidR="00BF333D" w:rsidRDefault="00BF333D" w:rsidP="00BF33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Derby. Weaver.</w:t>
      </w:r>
    </w:p>
    <w:p w14:paraId="590770C7" w14:textId="77777777" w:rsidR="00BF333D" w:rsidRDefault="00BF333D" w:rsidP="00BF333D">
      <w:pPr>
        <w:rPr>
          <w:rFonts w:ascii="Times New Roman" w:hAnsi="Times New Roman" w:cs="Times New Roman"/>
        </w:rPr>
      </w:pPr>
    </w:p>
    <w:p w14:paraId="0D7E5577" w14:textId="77777777" w:rsidR="00BF333D" w:rsidRDefault="00BF333D" w:rsidP="00BF333D">
      <w:pPr>
        <w:rPr>
          <w:rFonts w:ascii="Times New Roman" w:hAnsi="Times New Roman" w:cs="Times New Roman"/>
        </w:rPr>
      </w:pPr>
    </w:p>
    <w:p w14:paraId="42A18189" w14:textId="77777777" w:rsidR="00BF333D" w:rsidRDefault="00BF333D" w:rsidP="00BF33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Wayn</w:t>
      </w:r>
      <w:proofErr w:type="spellEnd"/>
      <w:r>
        <w:rPr>
          <w:rFonts w:ascii="Times New Roman" w:hAnsi="Times New Roman" w:cs="Times New Roman"/>
        </w:rPr>
        <w:t xml:space="preserve">(q.v.) brought a plaint of debt against him, William </w:t>
      </w:r>
      <w:proofErr w:type="spellStart"/>
      <w:r>
        <w:rPr>
          <w:rFonts w:ascii="Times New Roman" w:hAnsi="Times New Roman" w:cs="Times New Roman"/>
        </w:rPr>
        <w:t>Etwall</w:t>
      </w:r>
      <w:proofErr w:type="spellEnd"/>
    </w:p>
    <w:p w14:paraId="48F32D4D" w14:textId="77777777" w:rsidR="00BF333D" w:rsidRDefault="00BF333D" w:rsidP="00BF33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Kegworth, Leicestershire(q.v.), William </w:t>
      </w:r>
      <w:proofErr w:type="spellStart"/>
      <w:r>
        <w:rPr>
          <w:rFonts w:ascii="Times New Roman" w:hAnsi="Times New Roman" w:cs="Times New Roman"/>
        </w:rPr>
        <w:t>Shakledge</w:t>
      </w:r>
      <w:proofErr w:type="spellEnd"/>
      <w:r>
        <w:rPr>
          <w:rFonts w:ascii="Times New Roman" w:hAnsi="Times New Roman" w:cs="Times New Roman"/>
        </w:rPr>
        <w:t xml:space="preserve"> of Derby(q.v.) and</w:t>
      </w:r>
    </w:p>
    <w:p w14:paraId="341DB638" w14:textId="77777777" w:rsidR="00BF333D" w:rsidRDefault="00BF333D" w:rsidP="00BF33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Henry Herford of Derby(q.v.).</w:t>
      </w:r>
    </w:p>
    <w:p w14:paraId="72E4549D" w14:textId="77777777" w:rsidR="00BF333D" w:rsidRDefault="00BF333D" w:rsidP="00BF33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159F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C8EF5CF" w14:textId="77777777" w:rsidR="00BF333D" w:rsidRDefault="00BF333D" w:rsidP="00BF333D">
      <w:pPr>
        <w:rPr>
          <w:rFonts w:ascii="Times New Roman" w:hAnsi="Times New Roman" w:cs="Times New Roman"/>
        </w:rPr>
      </w:pPr>
    </w:p>
    <w:p w14:paraId="5378D9E5" w14:textId="77777777" w:rsidR="00BF333D" w:rsidRDefault="00BF333D" w:rsidP="00BF333D">
      <w:pPr>
        <w:rPr>
          <w:rFonts w:ascii="Times New Roman" w:hAnsi="Times New Roman" w:cs="Times New Roman"/>
        </w:rPr>
      </w:pPr>
    </w:p>
    <w:p w14:paraId="5E4BFBE8" w14:textId="77777777" w:rsidR="00BF333D" w:rsidRDefault="00BF333D" w:rsidP="00BF33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 March 2019</w:t>
      </w:r>
    </w:p>
    <w:p w14:paraId="6F493C2B" w14:textId="77777777" w:rsidR="006B2F86" w:rsidRPr="00E71FC3" w:rsidRDefault="00BF333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08FD2A" w14:textId="77777777" w:rsidR="00BF333D" w:rsidRDefault="00BF333D" w:rsidP="00E71FC3">
      <w:r>
        <w:separator/>
      </w:r>
    </w:p>
  </w:endnote>
  <w:endnote w:type="continuationSeparator" w:id="0">
    <w:p w14:paraId="66BFC4C1" w14:textId="77777777" w:rsidR="00BF333D" w:rsidRDefault="00BF333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1C5B0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963DD2" w14:textId="77777777" w:rsidR="00BF333D" w:rsidRDefault="00BF333D" w:rsidP="00E71FC3">
      <w:r>
        <w:separator/>
      </w:r>
    </w:p>
  </w:footnote>
  <w:footnote w:type="continuationSeparator" w:id="0">
    <w:p w14:paraId="55DFBE69" w14:textId="77777777" w:rsidR="00BF333D" w:rsidRDefault="00BF333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33D"/>
    <w:rsid w:val="001A7C09"/>
    <w:rsid w:val="00577BD5"/>
    <w:rsid w:val="00656CBA"/>
    <w:rsid w:val="006A1F77"/>
    <w:rsid w:val="00733BE7"/>
    <w:rsid w:val="00AB52E8"/>
    <w:rsid w:val="00B16D3F"/>
    <w:rsid w:val="00BB41AC"/>
    <w:rsid w:val="00BF333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5F564C"/>
  <w15:chartTrackingRefBased/>
  <w15:docId w15:val="{C9F5C2AE-1313-4EA0-A5BB-4E21B39F0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333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F33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2019-04-03T20:26:00Z</dcterms:created>
  <dcterms:modified xsi:type="dcterms:W3CDTF">2019-04-03T20:27:00Z</dcterms:modified>
</cp:coreProperties>
</file>